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4pt;height:51.05pt" o:ole="" fillcolor="window">
                  <v:imagedata r:id="rId7" o:title=""/>
                </v:shape>
                <o:OLEObject Type="Embed" ProgID="Word.Picture.8" ShapeID="_x0000_i1025" DrawAspect="Content" ObjectID="_1818231243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6A7648" w:rsidRDefault="006A7648" w:rsidP="00FE1D64">
            <w:r w:rsidRPr="006A7648">
              <w:t>01</w:t>
            </w:r>
          </w:p>
        </w:tc>
        <w:tc>
          <w:tcPr>
            <w:tcW w:w="283" w:type="dxa"/>
          </w:tcPr>
          <w:p w:rsidR="0034403E" w:rsidRPr="006A7648" w:rsidRDefault="0034403E">
            <w:pPr>
              <w:rPr>
                <w:lang w:val="en-US"/>
              </w:rPr>
            </w:pPr>
            <w:r w:rsidRPr="006A7648"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6A7648" w:rsidRDefault="006A7648">
            <w:r w:rsidRPr="006A7648">
              <w:t>сентября</w:t>
            </w:r>
          </w:p>
        </w:tc>
        <w:tc>
          <w:tcPr>
            <w:tcW w:w="992" w:type="dxa"/>
            <w:gridSpan w:val="2"/>
          </w:tcPr>
          <w:p w:rsidR="0034403E" w:rsidRPr="006A7648" w:rsidRDefault="0067199E" w:rsidP="00A241A2">
            <w:pPr>
              <w:rPr>
                <w:lang w:val="en-US"/>
              </w:rPr>
            </w:pPr>
            <w:r w:rsidRPr="006A7648">
              <w:rPr>
                <w:lang w:val="en-US"/>
              </w:rPr>
              <w:t>202</w:t>
            </w:r>
            <w:r w:rsidR="00A241A2" w:rsidRPr="006A7648">
              <w:t>5</w:t>
            </w:r>
            <w:r w:rsidR="0034403E" w:rsidRPr="006A7648">
              <w:rPr>
                <w:lang w:val="en-US"/>
              </w:rPr>
              <w:t xml:space="preserve">  </w:t>
            </w:r>
            <w:r w:rsidR="0034403E" w:rsidRPr="006A7648">
              <w:t>г</w:t>
            </w:r>
            <w:r w:rsidR="0034403E" w:rsidRPr="006A7648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Pr="006A7648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Pr="006A7648" w:rsidRDefault="0034403E">
            <w:pPr>
              <w:rPr>
                <w:lang w:val="en-US"/>
              </w:rPr>
            </w:pPr>
            <w:r w:rsidRPr="006A7648"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6A7648" w:rsidRDefault="006A7648">
            <w:r w:rsidRPr="006A7648">
              <w:t>75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bookmarkEnd w:id="0"/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Об объявлении конкурса на замещение вакантных должностей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 xml:space="preserve"> государственной гражданской службы Российской Федерации</w:t>
      </w:r>
      <w:r w:rsidR="007A4E79" w:rsidRPr="00B503D9">
        <w:rPr>
          <w:bCs w:val="0"/>
          <w:sz w:val="28"/>
          <w:szCs w:val="28"/>
        </w:rPr>
        <w:t xml:space="preserve"> и включени</w:t>
      </w:r>
      <w:r w:rsidR="00841B9B" w:rsidRPr="00B503D9">
        <w:rPr>
          <w:bCs w:val="0"/>
          <w:sz w:val="28"/>
          <w:szCs w:val="28"/>
        </w:rPr>
        <w:t>и</w:t>
      </w:r>
      <w:r w:rsidR="007A4E79" w:rsidRPr="00B503D9">
        <w:rPr>
          <w:bCs w:val="0"/>
          <w:sz w:val="28"/>
          <w:szCs w:val="28"/>
        </w:rPr>
        <w:t xml:space="preserve"> в кадровый резерв 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r w:rsidR="0056490A" w:rsidRPr="00422DC6">
        <w:rPr>
          <w:sz w:val="28"/>
          <w:szCs w:val="28"/>
        </w:rPr>
        <w:t>27.07.2004 №</w:t>
      </w:r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841B9B">
        <w:rPr>
          <w:sz w:val="28"/>
          <w:szCs w:val="28"/>
        </w:rPr>
        <w:t>,</w:t>
      </w:r>
      <w:r w:rsidRPr="00422DC6">
        <w:rPr>
          <w:sz w:val="28"/>
          <w:szCs w:val="28"/>
        </w:rPr>
        <w:t xml:space="preserve">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1. Объявить</w:t>
      </w:r>
      <w:r w:rsidR="00A06F8A">
        <w:rPr>
          <w:sz w:val="28"/>
          <w:szCs w:val="28"/>
        </w:rPr>
        <w:t xml:space="preserve"> </w:t>
      </w:r>
      <w:r w:rsidRPr="00422DC6">
        <w:rPr>
          <w:sz w:val="28"/>
          <w:szCs w:val="28"/>
        </w:rPr>
        <w:t xml:space="preserve">конкурс </w:t>
      </w:r>
      <w:r w:rsidRPr="00422DC6">
        <w:rPr>
          <w:b/>
          <w:sz w:val="28"/>
          <w:szCs w:val="28"/>
        </w:rPr>
        <w:t>№</w:t>
      </w:r>
      <w:r w:rsidR="00841B9B">
        <w:rPr>
          <w:b/>
          <w:sz w:val="28"/>
          <w:szCs w:val="28"/>
        </w:rPr>
        <w:t xml:space="preserve"> </w:t>
      </w:r>
      <w:r w:rsidR="000165FE" w:rsidRPr="000165FE">
        <w:rPr>
          <w:b/>
          <w:sz w:val="28"/>
          <w:szCs w:val="28"/>
        </w:rPr>
        <w:t>2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r w:rsidR="00A06F8A" w:rsidRPr="00422DC6">
        <w:rPr>
          <w:sz w:val="28"/>
          <w:szCs w:val="28"/>
          <w:lang w:val="en-US"/>
        </w:rPr>
        <w:t>www</w:t>
      </w:r>
      <w:r w:rsidR="00A06F8A" w:rsidRPr="00422DC6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nalog</w:t>
      </w:r>
      <w:r w:rsidR="00A06F8A" w:rsidRPr="00422DC6">
        <w:rPr>
          <w:sz w:val="28"/>
          <w:szCs w:val="28"/>
        </w:rPr>
        <w:t>.</w:t>
      </w:r>
      <w:r w:rsidR="0056490A">
        <w:rPr>
          <w:sz w:val="28"/>
          <w:szCs w:val="28"/>
          <w:lang w:val="en-US"/>
        </w:rPr>
        <w:t>gov</w:t>
      </w:r>
      <w:r w:rsidR="0056490A" w:rsidRPr="0056490A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ru</w:t>
      </w:r>
      <w:r w:rsidR="00A06F8A" w:rsidRPr="00422DC6">
        <w:rPr>
          <w:sz w:val="28"/>
          <w:szCs w:val="28"/>
        </w:rPr>
        <w:t xml:space="preserve"> объявление</w:t>
      </w:r>
      <w:r w:rsidRPr="00422DC6">
        <w:rPr>
          <w:sz w:val="28"/>
          <w:szCs w:val="28"/>
        </w:rPr>
        <w:t xml:space="preserve">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</w:t>
      </w:r>
      <w:r w:rsidR="00A06F8A">
        <w:rPr>
          <w:sz w:val="28"/>
          <w:szCs w:val="28"/>
        </w:rPr>
        <w:t xml:space="preserve">профилактики коррупционных и иных правонарушений и безопасности </w:t>
      </w:r>
      <w:r w:rsidR="00A06F8A" w:rsidRPr="00422DC6">
        <w:rPr>
          <w:sz w:val="28"/>
          <w:szCs w:val="28"/>
        </w:rPr>
        <w:t>(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>.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 xml:space="preserve">. </w:t>
      </w:r>
      <w:r w:rsidR="00571C7E">
        <w:rPr>
          <w:sz w:val="28"/>
          <w:szCs w:val="28"/>
        </w:rPr>
        <w:t>Добржицкому</w:t>
      </w:r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DE55BD" w:rsidRDefault="00DE55BD">
      <w:bookmarkStart w:id="3" w:name="_GoBack"/>
      <w:bookmarkEnd w:id="3"/>
    </w:p>
    <w:p w:rsidR="00DE55BD" w:rsidRDefault="00DE55BD"/>
    <w:sectPr w:rsidR="00DE55BD" w:rsidSect="00841B9B">
      <w:headerReference w:type="even" r:id="rId9"/>
      <w:footnotePr>
        <w:numRestart w:val="eachPage"/>
      </w:footnotePr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0165FE"/>
    <w:rsid w:val="00076635"/>
    <w:rsid w:val="000F4B78"/>
    <w:rsid w:val="00121F6E"/>
    <w:rsid w:val="00131CF2"/>
    <w:rsid w:val="0015114F"/>
    <w:rsid w:val="001A6B01"/>
    <w:rsid w:val="001D0F1C"/>
    <w:rsid w:val="001D6781"/>
    <w:rsid w:val="001E084A"/>
    <w:rsid w:val="0024690F"/>
    <w:rsid w:val="00252E48"/>
    <w:rsid w:val="00282D83"/>
    <w:rsid w:val="00310162"/>
    <w:rsid w:val="00315DFF"/>
    <w:rsid w:val="0034403E"/>
    <w:rsid w:val="0035115A"/>
    <w:rsid w:val="003B582E"/>
    <w:rsid w:val="003D31C4"/>
    <w:rsid w:val="00422DC6"/>
    <w:rsid w:val="004D0D96"/>
    <w:rsid w:val="004F730F"/>
    <w:rsid w:val="0055750D"/>
    <w:rsid w:val="0056490A"/>
    <w:rsid w:val="00570630"/>
    <w:rsid w:val="00571C7E"/>
    <w:rsid w:val="005F156B"/>
    <w:rsid w:val="00616887"/>
    <w:rsid w:val="00650C87"/>
    <w:rsid w:val="0067199E"/>
    <w:rsid w:val="00684A29"/>
    <w:rsid w:val="006A7648"/>
    <w:rsid w:val="006D07DB"/>
    <w:rsid w:val="006F54AC"/>
    <w:rsid w:val="0073013E"/>
    <w:rsid w:val="007A4E79"/>
    <w:rsid w:val="007F749A"/>
    <w:rsid w:val="0081629F"/>
    <w:rsid w:val="00841B9B"/>
    <w:rsid w:val="00890E77"/>
    <w:rsid w:val="008B3045"/>
    <w:rsid w:val="0098791C"/>
    <w:rsid w:val="009F241D"/>
    <w:rsid w:val="00A06F8A"/>
    <w:rsid w:val="00A241A2"/>
    <w:rsid w:val="00AE7847"/>
    <w:rsid w:val="00B12E0E"/>
    <w:rsid w:val="00B14003"/>
    <w:rsid w:val="00B503D9"/>
    <w:rsid w:val="00BD628D"/>
    <w:rsid w:val="00BE79AB"/>
    <w:rsid w:val="00C52FC8"/>
    <w:rsid w:val="00CB43F5"/>
    <w:rsid w:val="00D67B8A"/>
    <w:rsid w:val="00DC44D6"/>
    <w:rsid w:val="00DE55BD"/>
    <w:rsid w:val="00E36FF7"/>
    <w:rsid w:val="00E87080"/>
    <w:rsid w:val="00FB38AE"/>
    <w:rsid w:val="00FB49F7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39</TotalTime>
  <Pages>1</Pages>
  <Words>220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Садовая Нина Валерьевна</cp:lastModifiedBy>
  <cp:revision>23</cp:revision>
  <cp:lastPrinted>2024-08-12T08:27:00Z</cp:lastPrinted>
  <dcterms:created xsi:type="dcterms:W3CDTF">2024-08-06T08:38:00Z</dcterms:created>
  <dcterms:modified xsi:type="dcterms:W3CDTF">2025-09-01T08:28:00Z</dcterms:modified>
</cp:coreProperties>
</file>